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8BED2" w14:textId="147A7FDF" w:rsidR="00BA00AB" w:rsidRDefault="0008565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STIRKLOND</w:t>
      </w:r>
      <w:r>
        <w:rPr>
          <w:rFonts w:ascii="Times New Roman" w:hAnsi="Times New Roman" w:cs="Times New Roman"/>
          <w:sz w:val="24"/>
          <w:szCs w:val="24"/>
        </w:rPr>
        <w:t xml:space="preserve">     (fl.1409)</w:t>
      </w:r>
    </w:p>
    <w:p w14:paraId="3A884216" w14:textId="185C290D" w:rsidR="00085651" w:rsidRDefault="0008565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9F9025" w14:textId="5E69ACAA" w:rsidR="00085651" w:rsidRDefault="0008565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11CBB4" w14:textId="713BD886" w:rsidR="00085651" w:rsidRDefault="0008565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Nov.1409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Bedfordshire and Buckinghamshire.</w:t>
      </w:r>
    </w:p>
    <w:p w14:paraId="1FEE6FE3" w14:textId="5C08EC01" w:rsidR="00085651" w:rsidRDefault="0008565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1405-15 p.164)</w:t>
      </w:r>
    </w:p>
    <w:p w14:paraId="5D52DAB2" w14:textId="4E9CD3ED" w:rsidR="00085651" w:rsidRDefault="0008565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7B0F33" w14:textId="19030B25" w:rsidR="00085651" w:rsidRDefault="0008565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CF4869" w14:textId="5C5B4B44" w:rsidR="00085651" w:rsidRPr="00085651" w:rsidRDefault="0008565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July 2021</w:t>
      </w:r>
    </w:p>
    <w:sectPr w:rsidR="00085651" w:rsidRPr="000856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F4C10" w14:textId="77777777" w:rsidR="00085651" w:rsidRDefault="00085651" w:rsidP="009139A6">
      <w:r>
        <w:separator/>
      </w:r>
    </w:p>
  </w:endnote>
  <w:endnote w:type="continuationSeparator" w:id="0">
    <w:p w14:paraId="2938824C" w14:textId="77777777" w:rsidR="00085651" w:rsidRDefault="000856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363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526A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5C4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D5F52" w14:textId="77777777" w:rsidR="00085651" w:rsidRDefault="00085651" w:rsidP="009139A6">
      <w:r>
        <w:separator/>
      </w:r>
    </w:p>
  </w:footnote>
  <w:footnote w:type="continuationSeparator" w:id="0">
    <w:p w14:paraId="5CF5D149" w14:textId="77777777" w:rsidR="00085651" w:rsidRDefault="000856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A35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003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557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651"/>
    <w:rsid w:val="000666E0"/>
    <w:rsid w:val="0008565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39EB5"/>
  <w15:chartTrackingRefBased/>
  <w15:docId w15:val="{EE57CD7F-3571-4A9A-9AAF-6D1E6F229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2021-07-31T21:03:00Z</dcterms:created>
  <dcterms:modified xsi:type="dcterms:W3CDTF">2021-07-31T21:05:00Z</dcterms:modified>
</cp:coreProperties>
</file>